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E64D0" w14:textId="77777777" w:rsidR="008975B7" w:rsidRDefault="00354B16" w:rsidP="0099265D">
      <w:pPr>
        <w:pStyle w:val="Heading1"/>
      </w:pPr>
      <w:bookmarkStart w:id="0" w:name="_GoBack"/>
      <w:bookmarkEnd w:id="0"/>
      <w:r>
        <w:t>The Best Strategies to Increase Your Productivity</w:t>
      </w:r>
    </w:p>
    <w:p w14:paraId="22DE55CF" w14:textId="77777777" w:rsidR="0099265D" w:rsidRDefault="0099265D" w:rsidP="0099265D"/>
    <w:p w14:paraId="468E9C4C" w14:textId="77777777" w:rsidR="0099265D" w:rsidRDefault="00354B16" w:rsidP="0099265D">
      <w:r>
        <w:t xml:space="preserve">Everybody would like to be able to accomplish more throughout their day, but increasing your productivity can often seem impossible. </w:t>
      </w:r>
      <w:r w:rsidR="00443DC9">
        <w:t>The following strategies, if followed, can double, and even triple your productivity. Here are the best strategies to develop if you want to increase your productivity substantially.</w:t>
      </w:r>
    </w:p>
    <w:p w14:paraId="680EEEFE" w14:textId="77777777" w:rsidR="00745DC9" w:rsidRDefault="00745DC9" w:rsidP="0099265D"/>
    <w:p w14:paraId="1FF368E2" w14:textId="77777777" w:rsidR="00745DC9" w:rsidRDefault="00354B16" w:rsidP="0099265D">
      <w:pPr>
        <w:rPr>
          <w:b/>
        </w:rPr>
      </w:pPr>
      <w:r>
        <w:rPr>
          <w:b/>
        </w:rPr>
        <w:t>Set Goals and Productivity Targets</w:t>
      </w:r>
    </w:p>
    <w:p w14:paraId="580B5B13" w14:textId="77777777" w:rsidR="0088398C" w:rsidRDefault="00354B16" w:rsidP="0099265D">
      <w:r>
        <w:t>When you set goals, you end up focusing your energy on the things that you want to achieve. These are things</w:t>
      </w:r>
      <w:r>
        <w:t xml:space="preserve"> that you wouldn't be able to accomplish by default. This will automatically make you more productive. It is essential that you are clear on exactly what you want to achieve.</w:t>
      </w:r>
    </w:p>
    <w:p w14:paraId="46B1D1DA" w14:textId="77777777" w:rsidR="009874B4" w:rsidRDefault="009874B4" w:rsidP="0099265D"/>
    <w:p w14:paraId="2ECC6BE4" w14:textId="77777777" w:rsidR="009874B4" w:rsidRDefault="00354B16" w:rsidP="0099265D">
      <w:pPr>
        <w:rPr>
          <w:b/>
        </w:rPr>
      </w:pPr>
      <w:r>
        <w:rPr>
          <w:b/>
        </w:rPr>
        <w:t xml:space="preserve">Maintain Your Work </w:t>
      </w:r>
      <w:r w:rsidR="00261F90">
        <w:rPr>
          <w:b/>
        </w:rPr>
        <w:t>Environment</w:t>
      </w:r>
    </w:p>
    <w:p w14:paraId="7353DF8B" w14:textId="77777777" w:rsidR="0064063D" w:rsidRDefault="00354B16">
      <w:r>
        <w:t xml:space="preserve">Your work environment is what sets the stage for </w:t>
      </w:r>
      <w:r>
        <w:t>your workflow, and ultimately your productivity. If you are self-employed, this means finding a place that allows you to focus without distractions. If you are employed, this involves modifying your desk to make it conducive to productivity.</w:t>
      </w:r>
    </w:p>
    <w:p w14:paraId="73B3CFE7" w14:textId="77777777" w:rsidR="007E5F79" w:rsidRDefault="007E5F79"/>
    <w:p w14:paraId="543BCD39" w14:textId="77777777" w:rsidR="007E5F79" w:rsidRDefault="00354B16">
      <w:pPr>
        <w:rPr>
          <w:b/>
        </w:rPr>
      </w:pPr>
      <w:r>
        <w:rPr>
          <w:b/>
        </w:rPr>
        <w:t>Put Important</w:t>
      </w:r>
      <w:r>
        <w:rPr>
          <w:b/>
        </w:rPr>
        <w:t xml:space="preserve"> Things First</w:t>
      </w:r>
    </w:p>
    <w:p w14:paraId="153CEABD" w14:textId="77777777" w:rsidR="007E5F79" w:rsidRDefault="00354B16">
      <w:r>
        <w:t xml:space="preserve">Since there are only 24 hours in a day, it is essential that you put your most important tasks first. </w:t>
      </w:r>
      <w:r w:rsidR="0092377F">
        <w:t>If you want to be more productive and reach your goals, then you have to work on the critical tasks first and deprioritize anything that doesn't get you closer to your goals.</w:t>
      </w:r>
    </w:p>
    <w:p w14:paraId="5D05FEC5" w14:textId="77777777" w:rsidR="00430F65" w:rsidRDefault="00430F65"/>
    <w:p w14:paraId="4A0BA88D" w14:textId="77777777" w:rsidR="00430F65" w:rsidRDefault="00354B16">
      <w:pPr>
        <w:rPr>
          <w:b/>
        </w:rPr>
      </w:pPr>
      <w:r>
        <w:rPr>
          <w:b/>
        </w:rPr>
        <w:t>Use the 80/20 Rule</w:t>
      </w:r>
    </w:p>
    <w:p w14:paraId="3C4E1306" w14:textId="77777777" w:rsidR="00430F65" w:rsidRDefault="00354B16">
      <w:r>
        <w:t>The 80/20 rule refers to the phenomenon where 80 percent of your output is brought about by 20 percent of your efforts. This means that the remaining 20 percent of the production can only be achieved w</w:t>
      </w:r>
      <w:r>
        <w:t xml:space="preserve">ith 80 percent effort. This means that you have to let go of the little details that no one but you notices. The key is to focus your time and energy on producing the 80 percent of </w:t>
      </w:r>
      <w:r w:rsidR="00463A6C">
        <w:t>everything</w:t>
      </w:r>
      <w:r>
        <w:t xml:space="preserve"> you do. </w:t>
      </w:r>
    </w:p>
    <w:p w14:paraId="1A3C92F1" w14:textId="77777777" w:rsidR="00463A6C" w:rsidRDefault="00463A6C"/>
    <w:p w14:paraId="20DDDF26" w14:textId="77777777" w:rsidR="00463A6C" w:rsidRDefault="00354B16">
      <w:pPr>
        <w:rPr>
          <w:b/>
        </w:rPr>
      </w:pPr>
      <w:r>
        <w:rPr>
          <w:b/>
        </w:rPr>
        <w:t xml:space="preserve">Have a </w:t>
      </w:r>
      <w:r w:rsidR="00905315">
        <w:rPr>
          <w:b/>
        </w:rPr>
        <w:t>Separate</w:t>
      </w:r>
      <w:r>
        <w:rPr>
          <w:b/>
        </w:rPr>
        <w:t xml:space="preserve"> List for Incoming Tasks</w:t>
      </w:r>
    </w:p>
    <w:p w14:paraId="7AC68619" w14:textId="77777777" w:rsidR="00905315" w:rsidRDefault="00354B16">
      <w:r>
        <w:t>Throughout you</w:t>
      </w:r>
      <w:r>
        <w:t>r day, you will probably receive a stream of random and miscellaneous tasks. Rather than immediately giving them attention add them to a separate list so you can focus on your daily goals. At the end of the day, allocate a block of time to clear the list o</w:t>
      </w:r>
      <w:r>
        <w:t xml:space="preserve">ut. </w:t>
      </w:r>
    </w:p>
    <w:p w14:paraId="2D13705C" w14:textId="77777777" w:rsidR="00115C34" w:rsidRDefault="00115C34"/>
    <w:p w14:paraId="5DCA35E3" w14:textId="77777777" w:rsidR="00115C34" w:rsidRDefault="00354B16">
      <w:pPr>
        <w:rPr>
          <w:b/>
        </w:rPr>
      </w:pPr>
      <w:r>
        <w:rPr>
          <w:b/>
        </w:rPr>
        <w:t>Know your Motivation Triggers</w:t>
      </w:r>
    </w:p>
    <w:p w14:paraId="318235B5" w14:textId="77777777" w:rsidR="000C6BFD" w:rsidRDefault="00354B16">
      <w:r>
        <w:t xml:space="preserve">When you become aware of your motivational triggers, you can better connect with them and dramatically increase your productivity. </w:t>
      </w:r>
      <w:r w:rsidR="00261A32">
        <w:t xml:space="preserve">Figure out what inspires you and determine how you can integrate these triggers into your daily life to help you reinforce your motivation. </w:t>
      </w:r>
    </w:p>
    <w:p w14:paraId="6B533E56" w14:textId="77777777" w:rsidR="00261A32" w:rsidRDefault="00261A32"/>
    <w:p w14:paraId="738B646C" w14:textId="77777777" w:rsidR="00261A32" w:rsidRPr="000C6BFD" w:rsidRDefault="00354B16">
      <w:r>
        <w:t>If you find that you lack productivity, consider i</w:t>
      </w:r>
      <w:r w:rsidR="00AD5CCF">
        <w:t>ncorporating these strategies into your daily life can help you to increase your productivity dramatically.</w:t>
      </w:r>
    </w:p>
    <w:sectPr w:rsidR="00261A32" w:rsidRPr="000C6BFD"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5B7"/>
    <w:rsid w:val="000C6BFD"/>
    <w:rsid w:val="00115C34"/>
    <w:rsid w:val="0017668F"/>
    <w:rsid w:val="00221082"/>
    <w:rsid w:val="00261A32"/>
    <w:rsid w:val="00261F90"/>
    <w:rsid w:val="003404F6"/>
    <w:rsid w:val="00354B16"/>
    <w:rsid w:val="003B3F57"/>
    <w:rsid w:val="00430F65"/>
    <w:rsid w:val="00443DC9"/>
    <w:rsid w:val="00463A6C"/>
    <w:rsid w:val="005152D6"/>
    <w:rsid w:val="0064063D"/>
    <w:rsid w:val="00660AAD"/>
    <w:rsid w:val="00745DC9"/>
    <w:rsid w:val="007E5F79"/>
    <w:rsid w:val="008472E9"/>
    <w:rsid w:val="0088398C"/>
    <w:rsid w:val="008975B7"/>
    <w:rsid w:val="00905315"/>
    <w:rsid w:val="0092377F"/>
    <w:rsid w:val="009874B4"/>
    <w:rsid w:val="0099265D"/>
    <w:rsid w:val="00AD5CCF"/>
    <w:rsid w:val="00B21E4D"/>
    <w:rsid w:val="00C15E3D"/>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4C3CAC9"/>
  <w14:defaultImageDpi w14:val="32767"/>
  <w15:chartTrackingRefBased/>
  <w15:docId w15:val="{23F50059-7421-2A43-B327-0508945E2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422</Words>
  <Characters>2081</Characters>
  <Application>Microsoft Office Word</Application>
  <DocSecurity>0</DocSecurity>
  <Lines>48</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2018-12-23T16:54:00Z</dcterms:created>
  <dcterms:modified xsi:type="dcterms:W3CDTF">2018-12-23T16:55:00Z</dcterms:modified>
  <cp:category/>
</cp:coreProperties>
</file>